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A" w:rsidRDefault="006D6B3A" w:rsidP="000C45FC">
      <w:pPr>
        <w:ind w:left="11624" w:right="-567"/>
        <w:jc w:val="both"/>
      </w:pPr>
      <w:r>
        <w:t>Приложение 6</w:t>
      </w:r>
    </w:p>
    <w:p w:rsidR="006D6B3A" w:rsidRDefault="006D6B3A" w:rsidP="000C45FC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r>
        <w:t>обрания</w:t>
      </w:r>
    </w:p>
    <w:p w:rsidR="006D6B3A" w:rsidRDefault="006D6B3A" w:rsidP="000C45FC">
      <w:pPr>
        <w:ind w:left="11624" w:right="-567"/>
        <w:jc w:val="both"/>
      </w:pPr>
      <w:r>
        <w:t>Озинского муниципального района</w:t>
      </w:r>
    </w:p>
    <w:p w:rsidR="006D6B3A" w:rsidRDefault="006D6B3A" w:rsidP="000C45FC">
      <w:pPr>
        <w:ind w:left="11624" w:right="-567"/>
        <w:jc w:val="both"/>
      </w:pPr>
      <w:r>
        <w:t>Саратовской области</w:t>
      </w:r>
    </w:p>
    <w:p w:rsidR="006D6B3A" w:rsidRPr="00336444" w:rsidRDefault="006D6B3A" w:rsidP="000C45FC">
      <w:pPr>
        <w:ind w:left="11624"/>
      </w:pPr>
      <w:r>
        <w:t>от 18 декабря 2019 года № 224</w:t>
      </w:r>
    </w:p>
    <w:p w:rsidR="006D6B3A" w:rsidRDefault="006D6B3A" w:rsidP="000C45FC">
      <w:pPr>
        <w:ind w:left="11624" w:right="-567"/>
        <w:jc w:val="both"/>
      </w:pPr>
      <w:r>
        <w:t>(с изменениями от 28 января 2020 года № 231; от 27 марта 2020 года № 240; от 16 июня 2020 года №248,</w:t>
      </w:r>
    </w:p>
    <w:p w:rsidR="006D6B3A" w:rsidRDefault="006D6B3A" w:rsidP="00D95948">
      <w:pPr>
        <w:ind w:left="11624"/>
      </w:pPr>
      <w:r>
        <w:t>от 29 июля 2020 года № 254)</w:t>
      </w:r>
    </w:p>
    <w:p w:rsidR="006D6B3A" w:rsidRDefault="006D6B3A" w:rsidP="004B7E93">
      <w:pPr>
        <w:jc w:val="center"/>
        <w:rPr>
          <w:b/>
        </w:rPr>
      </w:pPr>
    </w:p>
    <w:p w:rsidR="006D6B3A" w:rsidRPr="0095096B" w:rsidRDefault="006D6B3A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  <w:r>
        <w:rPr>
          <w:b/>
        </w:rPr>
        <w:t xml:space="preserve"> </w:t>
      </w: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6D6B3A" w:rsidRPr="0095096B" w:rsidRDefault="006D6B3A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959"/>
        <w:gridCol w:w="849"/>
        <w:gridCol w:w="993"/>
        <w:gridCol w:w="992"/>
        <w:gridCol w:w="1700"/>
        <w:gridCol w:w="1134"/>
        <w:gridCol w:w="1512"/>
        <w:gridCol w:w="1512"/>
        <w:gridCol w:w="1512"/>
      </w:tblGrid>
      <w:tr w:rsidR="006D6B3A" w:rsidRPr="009F64D6" w:rsidTr="004B7E93">
        <w:trPr>
          <w:trHeight w:val="838"/>
        </w:trPr>
        <w:tc>
          <w:tcPr>
            <w:tcW w:w="4962" w:type="dxa"/>
            <w:gridSpan w:val="2"/>
          </w:tcPr>
          <w:p w:rsidR="006D6B3A" w:rsidRPr="009F64D6" w:rsidRDefault="006D6B3A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6D6B3A" w:rsidRPr="009F64D6" w:rsidRDefault="006D6B3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6D6B3A" w:rsidRPr="009F64D6" w:rsidRDefault="006D6B3A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6D6B3A" w:rsidRPr="009F64D6" w:rsidRDefault="006D6B3A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6D6B3A" w:rsidRPr="009F64D6" w:rsidRDefault="006D6B3A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6D6B3A" w:rsidRPr="009F64D6" w:rsidRDefault="006D6B3A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6D6B3A" w:rsidRPr="009F64D6" w:rsidRDefault="006D6B3A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6D6B3A" w:rsidRPr="009F64D6" w:rsidRDefault="006D6B3A" w:rsidP="002C0B12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</w:tr>
      <w:tr w:rsidR="006D6B3A" w:rsidRPr="009F64D6" w:rsidTr="004B7E93">
        <w:trPr>
          <w:tblHeader/>
        </w:trPr>
        <w:tc>
          <w:tcPr>
            <w:tcW w:w="4962" w:type="dxa"/>
            <w:gridSpan w:val="2"/>
            <w:vAlign w:val="bottom"/>
          </w:tcPr>
          <w:p w:rsidR="006D6B3A" w:rsidRPr="009F64D6" w:rsidRDefault="006D6B3A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6D6B3A" w:rsidRPr="009F64D6" w:rsidRDefault="006D6B3A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6D6B3A" w:rsidRPr="009F64D6" w:rsidRDefault="006D6B3A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6D6B3A" w:rsidRPr="009F64D6" w:rsidRDefault="006D6B3A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6D6B3A" w:rsidRPr="009F64D6" w:rsidRDefault="006D6B3A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6D6B3A" w:rsidRPr="009F64D6" w:rsidRDefault="006D6B3A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6D6B3A" w:rsidRPr="009F64D6" w:rsidRDefault="006D6B3A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6D6B3A" w:rsidRPr="009F64D6" w:rsidRDefault="006D6B3A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6D6B3A" w:rsidRPr="009F64D6" w:rsidRDefault="006D6B3A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  <w:r>
              <w:rPr>
                <w:b/>
              </w:rPr>
              <w:t>58545,7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4272,4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jc w:val="center"/>
            </w:pPr>
            <w:r>
              <w:t>4272,4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05 0 00 00000</w:t>
            </w:r>
          </w:p>
          <w:p w:rsidR="006D6B3A" w:rsidRPr="009F64D6" w:rsidRDefault="006D6B3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05315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D35B9">
            <w:pPr>
              <w:jc w:val="center"/>
            </w:pPr>
            <w:r w:rsidRPr="009F64D6">
              <w:t>05 0 01 00000</w:t>
            </w:r>
          </w:p>
          <w:p w:rsidR="006D6B3A" w:rsidRPr="009F64D6" w:rsidRDefault="006D6B3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05315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D35B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05315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D35B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9C63B4">
            <w:r w:rsidRPr="009F64D6">
              <w:t xml:space="preserve">Муниципальная программа "Культура </w:t>
            </w:r>
          </w:p>
          <w:p w:rsidR="006D6B3A" w:rsidRPr="009F64D6" w:rsidRDefault="006D6B3A" w:rsidP="009C63B4">
            <w:r w:rsidRPr="009F64D6">
              <w:t>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05315">
            <w:pPr>
              <w:jc w:val="center"/>
            </w:pPr>
            <w:r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C63B4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2BDC">
            <w:pPr>
              <w:jc w:val="center"/>
            </w:pPr>
            <w:r>
              <w:t>54267,9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42417,2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13D8F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28033,8</w:t>
            </w:r>
          </w:p>
          <w:p w:rsidR="006D6B3A" w:rsidRPr="009F64D6" w:rsidRDefault="006D6B3A" w:rsidP="0057231C"/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>
              <w:t>21227,8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A41CDB">
            <w:pPr>
              <w:jc w:val="center"/>
            </w:pPr>
            <w:r>
              <w:t>18187,8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D0CB1">
            <w:pPr>
              <w:jc w:val="center"/>
            </w:pPr>
            <w:r w:rsidRPr="003D1E0B">
              <w:t>18187,8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D0CB1">
            <w:pPr>
              <w:jc w:val="center"/>
            </w:pPr>
            <w:r w:rsidRPr="003D1E0B">
              <w:t>18187,8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D0CB1">
            <w:pPr>
              <w:jc w:val="center"/>
            </w:pPr>
            <w:r w:rsidRPr="003D1E0B">
              <w:t>18187,8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DD0CB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22 1 04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3D1E0B" w:rsidRDefault="006D6B3A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DD0CB1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D0CB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3D1E0B" w:rsidRDefault="006D6B3A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3D1E0B" w:rsidRDefault="006D6B3A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3D1E0B" w:rsidRDefault="006D6B3A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CE5BD9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2326D0" w:rsidRDefault="006D6B3A" w:rsidP="00A41CDB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B1187E" w:rsidRDefault="006D6B3A" w:rsidP="00CB5795">
            <w:r w:rsidRPr="00B1187E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A41CDB" w:rsidRDefault="006D6B3A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A41CDB" w:rsidRDefault="006D6B3A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A41CDB" w:rsidRDefault="006D6B3A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C63B4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>
              <w:t>6806,0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jc w:val="center"/>
            </w:pPr>
            <w:r>
              <w:t>6601,1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jc w:val="center"/>
            </w:pPr>
            <w:r>
              <w:t>6550,5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 w:rsidRPr="00196647">
              <w:t>6550,5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 w:rsidRPr="00196647">
              <w:t>6550,5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CE5BD9" w:rsidRDefault="006D6B3A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CE5BD9" w:rsidRDefault="006D6B3A" w:rsidP="002A253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CE5BD9" w:rsidRDefault="006D6B3A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CE5BD9" w:rsidRDefault="006D6B3A" w:rsidP="002A253A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CE5BD9" w:rsidRDefault="006D6B3A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CE5BD9" w:rsidRDefault="006D6B3A" w:rsidP="002A253A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2A253A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2A253A" w:rsidRDefault="006D6B3A" w:rsidP="002A253A">
            <w:pPr>
              <w:jc w:val="center"/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B1187E" w:rsidRDefault="006D6B3A" w:rsidP="00CB5795">
            <w:r w:rsidRPr="00B1187E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CE5BD9" w:rsidRDefault="006D6B3A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CE5BD9" w:rsidRDefault="006D6B3A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CE5BD9" w:rsidRDefault="006D6B3A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2A253A" w:rsidRDefault="006D6B3A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CE5BD9" w:rsidRDefault="006D6B3A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CE5BD9" w:rsidRDefault="006D6B3A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9F64D6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14383,4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10389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371B">
            <w:pPr>
              <w:jc w:val="center"/>
            </w:pPr>
            <w:r w:rsidRPr="009F64D6">
              <w:t>15577,3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>
              <w:t>14383,4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15577,3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FA3282" w:rsidRDefault="006D6B3A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1187E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1187E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1187E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1187E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1187E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1187E">
            <w:pPr>
              <w:jc w:val="center"/>
            </w:pPr>
            <w:r w:rsidRPr="009F64D6">
              <w:t>15110,0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15110,0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15110,0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10389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371B">
            <w:pPr>
              <w:jc w:val="center"/>
            </w:pPr>
            <w:r w:rsidRPr="009F64D6">
              <w:t>467,3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467,3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467,3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25A37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11850,7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05315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05315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E108B">
            <w:pPr>
              <w:jc w:val="center"/>
            </w:pPr>
            <w:r w:rsidRPr="009F64D6">
              <w:t>05 0 00 00000</w:t>
            </w:r>
          </w:p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E108B">
            <w:pPr>
              <w:jc w:val="center"/>
            </w:pPr>
            <w:r w:rsidRPr="009F64D6">
              <w:t>05 0 01 00000</w:t>
            </w:r>
          </w:p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E108B">
            <w:pPr>
              <w:jc w:val="center"/>
            </w:pPr>
            <w:r w:rsidRPr="009F64D6">
              <w:t>05 0 01 72300</w:t>
            </w:r>
          </w:p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E108B">
            <w:pPr>
              <w:jc w:val="center"/>
            </w:pPr>
            <w:r w:rsidRPr="009F64D6">
              <w:t>05 0 01 72300</w:t>
            </w:r>
          </w:p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E108B">
            <w:pPr>
              <w:jc w:val="center"/>
            </w:pPr>
            <w:r w:rsidRPr="009F64D6">
              <w:t>05 0 01 72300</w:t>
            </w:r>
          </w:p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D6B3A" w:rsidRPr="009F64D6" w:rsidRDefault="006D6B3A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03F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F024F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13D8F">
            <w:pPr>
              <w:jc w:val="center"/>
            </w:pPr>
            <w:r>
              <w:t>649,0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13D8F">
            <w:pPr>
              <w:jc w:val="center"/>
            </w:pPr>
            <w:r>
              <w:t>649,0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56A2B">
            <w:pPr>
              <w:jc w:val="center"/>
            </w:pPr>
            <w:r w:rsidRPr="00EE2634">
              <w:t>1833,8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56A2B">
            <w:pPr>
              <w:jc w:val="center"/>
            </w:pPr>
            <w:r w:rsidRPr="00EE2634">
              <w:t>1833,8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>
              <w:t>1577,1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>
              <w:t>1577,1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8069,2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>
              <w:t>8069,2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7929,2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E0F61">
            <w:pPr>
              <w:jc w:val="center"/>
            </w:pPr>
            <w:r>
              <w:t>7929,2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604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D7EFB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D7EFB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8905,7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8099,7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5544,6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470</w:t>
            </w:r>
            <w:r>
              <w:t>0</w:t>
            </w:r>
            <w:r w:rsidRPr="009F64D6">
              <w:t>,</w:t>
            </w:r>
            <w:r>
              <w:t>7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5544,6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overflowPunct/>
              <w:autoSpaceDE/>
              <w:adjustRightInd/>
              <w:jc w:val="center"/>
            </w:pPr>
            <w:r>
              <w:t>4700,7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709,5</w:t>
            </w:r>
          </w:p>
        </w:tc>
      </w:tr>
      <w:tr w:rsidR="006D6B3A" w:rsidRPr="009F64D6" w:rsidTr="00891E45">
        <w:trPr>
          <w:trHeight w:val="1172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6D6E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6D6E">
            <w:pPr>
              <w:jc w:val="center"/>
            </w:pPr>
            <w:r w:rsidRPr="009F64D6">
              <w:t>709,5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709,5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709,5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709,5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4884,6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56A2B">
            <w:pPr>
              <w:jc w:val="center"/>
            </w:pPr>
            <w:r w:rsidRPr="00E21DF0">
              <w:t>4884,6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56A2B">
            <w:pPr>
              <w:jc w:val="center"/>
            </w:pPr>
            <w:r w:rsidRPr="00E21DF0">
              <w:t>4884,6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3847,1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3847,1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6D6B3A" w:rsidRPr="009F64D6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20E40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2B14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2B1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766D33" w:rsidRDefault="006D6B3A" w:rsidP="004B7E93">
            <w:r w:rsidRPr="00766D3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2B14">
            <w:pPr>
              <w:overflowPunct/>
              <w:autoSpaceDE/>
              <w:adjustRightInd/>
              <w:jc w:val="center"/>
            </w:pP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766D33" w:rsidRDefault="006D6B3A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2B14">
            <w:pPr>
              <w:overflowPunct/>
              <w:autoSpaceDE/>
              <w:adjustRightInd/>
              <w:jc w:val="center"/>
            </w:pP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6D6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17F2B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931F0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931F0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3390,2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3390,2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3390,2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3390,2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23D3A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23D3A">
            <w:pPr>
              <w:jc w:val="center"/>
            </w:pPr>
            <w:r w:rsidRPr="009F64D6">
              <w:t>2500,0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2500,0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2500,0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890,2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890,2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890,2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b/>
              </w:rPr>
            </w:pPr>
            <w:r w:rsidRPr="009F64D6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  <w:r>
              <w:rPr>
                <w:b/>
              </w:rPr>
              <w:t>59904,6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  <w:r>
              <w:rPr>
                <w:b/>
              </w:rPr>
              <w:t>41418,8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</w:rPr>
            </w:pPr>
            <w:r>
              <w:rPr>
                <w:b/>
              </w:rPr>
              <w:t>42207,0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25555,0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1542,1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1542,1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1542,1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1542,1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1542,1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1542,1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14868,1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16035,7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2082,3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2060,0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294,3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269,3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25,0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294,3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269,3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294,3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294,3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294,3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269,3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25,0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05980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588,5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538,5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538,5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22,3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22,3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22,3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22,3</w:t>
            </w:r>
          </w:p>
        </w:tc>
      </w:tr>
      <w:tr w:rsidR="006D6B3A" w:rsidRPr="009F64D6" w:rsidTr="008D541B">
        <w:trPr>
          <w:gridBefore w:val="1"/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12812,0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13953,4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>
              <w:t>12812,0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13953,4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12735,7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13893,4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12685,1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13875,4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>
              <w:t>12685,1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13875,4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18,0</w:t>
            </w:r>
          </w:p>
        </w:tc>
      </w:tr>
      <w:tr w:rsidR="006D6B3A" w:rsidRPr="009F64D6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18,0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20E40">
            <w:pPr>
              <w:jc w:val="center"/>
            </w:pPr>
            <w:r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20E40">
            <w:pPr>
              <w:jc w:val="center"/>
            </w:pPr>
            <w:r w:rsidRPr="009F64D6">
              <w:t>60,0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66D33">
            <w:pPr>
              <w:jc w:val="center"/>
            </w:pPr>
            <w:r w:rsidRPr="000B1EFC"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66D33">
            <w:pPr>
              <w:jc w:val="center"/>
            </w:pPr>
            <w:r w:rsidRPr="000B1EFC"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C06CF9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0B1EFC" w:rsidRDefault="006D6B3A" w:rsidP="00766D3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C06CF9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0B1EFC" w:rsidRDefault="006D6B3A" w:rsidP="00766D33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C06CF9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06CF9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0B1EFC" w:rsidRDefault="006D6B3A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0B1EFC" w:rsidRDefault="006D6B3A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0B1EFC" w:rsidRDefault="006D6B3A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45599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035AF0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035AF0">
            <w:pPr>
              <w:jc w:val="center"/>
            </w:pPr>
            <w:r w:rsidRPr="009F64D6">
              <w:t>40,0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40,0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40,0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45599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40,0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40,0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45599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40,0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444E1">
            <w:pPr>
              <w:jc w:val="center"/>
            </w:pPr>
            <w:r>
              <w:t>9207,5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E4B07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E4B07">
            <w:pPr>
              <w:jc w:val="center"/>
            </w:pPr>
            <w:r w:rsidRPr="009F64D6">
              <w:t>347,6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347,6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549A4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549A4">
            <w:pPr>
              <w:jc w:val="center"/>
            </w:pPr>
            <w:r w:rsidRPr="009F64D6">
              <w:t>337,1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337,1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337,1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D6B3A" w:rsidRPr="009F64D6" w:rsidRDefault="006D6B3A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549A4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549A4">
            <w:pPr>
              <w:jc w:val="center"/>
            </w:pPr>
            <w:r w:rsidRPr="009F64D6">
              <w:t>10,5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10,5</w:t>
            </w:r>
          </w:p>
        </w:tc>
      </w:tr>
      <w:tr w:rsidR="006D6B3A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110</w:t>
            </w:r>
          </w:p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10,5</w:t>
            </w:r>
          </w:p>
        </w:tc>
      </w:tr>
      <w:tr w:rsidR="006D6B3A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396B4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2E61E5" w:rsidRDefault="006D6B3A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00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-</w:t>
            </w:r>
          </w:p>
        </w:tc>
      </w:tr>
      <w:tr w:rsidR="006D6B3A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396B4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2E61E5" w:rsidRDefault="006D6B3A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396B41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2E61E5" w:rsidRDefault="006D6B3A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2E61E5" w:rsidRDefault="006D6B3A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2E61E5" w:rsidRDefault="006D6B3A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6532,0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3041,4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780,0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780,0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792,7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710,0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792,7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710,0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107,3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107,3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70,0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695,7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695,7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560,7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560,7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303,0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135,0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303,0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135,0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4811,5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1565,7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4811,5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1515,7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3088,0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1415,7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3088,0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1415,7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1667,5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1667,5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B364E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50,0</w:t>
            </w:r>
          </w:p>
        </w:tc>
      </w:tr>
      <w:tr w:rsidR="006D6B3A" w:rsidRPr="009F64D6" w:rsidTr="00654D18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8A504F" w:rsidRDefault="006D6B3A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352,2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8A504F" w:rsidRDefault="006D6B3A" w:rsidP="004B7E93">
            <w:pPr>
              <w:rPr>
                <w:iCs/>
              </w:rPr>
            </w:pPr>
            <w:r w:rsidRPr="006A0F09">
              <w:rPr>
                <w:iCs/>
              </w:rPr>
              <w:t>Управление резервными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A0F09">
            <w:pPr>
              <w:jc w:val="center"/>
            </w:pPr>
            <w:r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873EF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873E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8A504F" w:rsidRDefault="006D6B3A" w:rsidP="004B7E93">
            <w:pPr>
              <w:rPr>
                <w:iCs/>
              </w:rPr>
            </w:pPr>
            <w:r w:rsidRPr="006A0F09">
              <w:rPr>
                <w:iCs/>
              </w:rPr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A0F09">
            <w:pPr>
              <w:jc w:val="center"/>
            </w:pPr>
            <w:r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639A2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639A2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639A2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639A2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639A2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639A2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8A504F" w:rsidRDefault="006D6B3A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302,2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8A504F" w:rsidRDefault="006D6B3A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31C13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302,2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F78A3" w:rsidRDefault="006D6B3A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 xml:space="preserve">200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43,3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F78A3" w:rsidRDefault="006D6B3A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43,3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F78A3" w:rsidRDefault="006D6B3A" w:rsidP="004B7E93">
            <w:pPr>
              <w:rPr>
                <w:iCs/>
              </w:rPr>
            </w:pPr>
            <w:r w:rsidRPr="005F78A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258,9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F78A3" w:rsidRDefault="006D6B3A" w:rsidP="004B7E93">
            <w:pPr>
              <w:rPr>
                <w:iCs/>
              </w:rPr>
            </w:pPr>
            <w:r w:rsidRPr="005F78A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258,9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both"/>
            </w:pPr>
            <w:r w:rsidRPr="009F64D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150,0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666A8">
            <w:pPr>
              <w:jc w:val="center"/>
            </w:pPr>
            <w:r w:rsidRPr="0071286D"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666A8">
            <w:pPr>
              <w:jc w:val="center"/>
            </w:pPr>
            <w:r w:rsidRPr="0071286D"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666A8">
            <w:pPr>
              <w:jc w:val="center"/>
            </w:pPr>
            <w:r w:rsidRPr="0071286D"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666A8">
            <w:pPr>
              <w:jc w:val="center"/>
            </w:pPr>
            <w:r w:rsidRPr="0071286D"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861177">
            <w:pPr>
              <w:jc w:val="both"/>
            </w:pPr>
            <w:r w:rsidRPr="00674097">
              <w:t>Муниципальная п</w:t>
            </w:r>
            <w:r>
              <w:t>ро</w:t>
            </w:r>
            <w:r w:rsidRPr="00674097">
              <w:t>грамма "Профилактика терроризма и экстремизма в Озинском муниципальном районе Саратовской области на 208-2020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861177">
            <w:pPr>
              <w:jc w:val="both"/>
            </w:pPr>
            <w:r w:rsidRPr="00674097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7873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7E62FB">
            <w:pPr>
              <w:jc w:val="both"/>
            </w:pPr>
            <w:r w:rsidRPr="00674097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3B34C7" w:rsidRDefault="006D6B3A" w:rsidP="00674097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674097">
            <w:pPr>
              <w:jc w:val="center"/>
            </w:pPr>
            <w:r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7E62FB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3B34C7" w:rsidRDefault="006D6B3A" w:rsidP="00674097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7E62FB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674097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900,0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900,0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900,0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900,0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600,0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300,0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27590,4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>
              <w:t>15955,0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>
              <w:t>17140,1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200,7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200,7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iCs/>
              </w:rPr>
            </w:pPr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200,7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1E13">
            <w:pPr>
              <w:rPr>
                <w:iCs/>
              </w:rPr>
            </w:pPr>
            <w:r w:rsidRPr="00F60D4D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</w:t>
            </w:r>
            <w:r>
              <w:rPr>
                <w:iCs/>
              </w:rPr>
              <w:t xml:space="preserve">, </w:t>
            </w:r>
            <w:r w:rsidRPr="00F60D4D">
              <w:rPr>
                <w:iCs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60D4D">
            <w:pPr>
              <w:jc w:val="center"/>
            </w:pPr>
            <w:r w:rsidRPr="009F64D6">
              <w:t>70 3 00 77</w:t>
            </w:r>
            <w: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200,7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200,7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200,7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16939,4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C63B4">
            <w:r w:rsidRPr="009F64D6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16939,4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C63B4">
            <w:pPr>
              <w:jc w:val="both"/>
            </w:pPr>
            <w:r w:rsidRPr="009F64D6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16939,4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069E3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16939,4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16939,4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16939,4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430D0">
            <w:pPr>
              <w:jc w:val="both"/>
            </w:pPr>
            <w:r w:rsidRPr="009F64D6">
              <w:t xml:space="preserve">Основное мероприятие "Обеспечение капитального ремонта и  ремонта автомобильных дорог общего пользования местного значения </w:t>
            </w:r>
            <w:r>
              <w:t>муниципальных районов области</w:t>
            </w:r>
            <w:r w:rsidRPr="009F64D6">
              <w:t xml:space="preserve"> </w:t>
            </w:r>
            <w:r>
              <w:t>за счет средств областного дорожного фонда</w:t>
            </w:r>
            <w:r w:rsidRPr="009F64D6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24B6C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0758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0758F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87300A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55DD5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>
              <w:t xml:space="preserve">местного бюджета (или за счет </w:t>
            </w:r>
            <w:r w:rsidRPr="009F64D6">
              <w:t xml:space="preserve">средств </w:t>
            </w:r>
            <w:r>
              <w:t xml:space="preserve">муниципального </w:t>
            </w:r>
            <w:r w:rsidRPr="009F64D6">
              <w:t xml:space="preserve"> дорожного фонда</w:t>
            </w:r>
            <w: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9710C" w:rsidRDefault="006D6B3A" w:rsidP="00DE5209">
            <w:pPr>
              <w:jc w:val="both"/>
            </w:pPr>
            <w:r w:rsidRPr="0059710C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E520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B16F2" w:rsidRDefault="006D6B3A" w:rsidP="00C069E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102,0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B364E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9710C" w:rsidRDefault="006D6B3A" w:rsidP="00DE5209">
            <w:pPr>
              <w:jc w:val="both"/>
            </w:pPr>
            <w:r w:rsidRPr="00F60D4D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B16F2" w:rsidRDefault="006D6B3A" w:rsidP="001B71D1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873EF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B364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B364E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9710C" w:rsidRDefault="006D6B3A" w:rsidP="00DE5209">
            <w:pPr>
              <w:jc w:val="both"/>
            </w:pPr>
            <w:r w:rsidRPr="00F60D4D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B16F2" w:rsidRDefault="006D6B3A" w:rsidP="00F60D4D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F60D4D" w:rsidRDefault="006D6B3A" w:rsidP="00DE5209">
            <w:pPr>
              <w:jc w:val="both"/>
            </w:pPr>
            <w:r w:rsidRPr="00F60D4D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B16F2" w:rsidRDefault="006D6B3A" w:rsidP="00F60D4D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B16F2" w:rsidRDefault="006D6B3A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B16F2" w:rsidRDefault="006D6B3A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9710C" w:rsidRDefault="006D6B3A" w:rsidP="00DE5209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B16F2" w:rsidRDefault="006D6B3A" w:rsidP="00C069E3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BB364E">
            <w:pPr>
              <w:jc w:val="center"/>
            </w:pPr>
            <w:r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B364E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2437B0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B16F2" w:rsidRDefault="006D6B3A" w:rsidP="00C069E3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B364E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2437B0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9710C" w:rsidRDefault="006D6B3A" w:rsidP="00C069E3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B364E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9710C" w:rsidRDefault="006D6B3A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B364E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9710C" w:rsidRDefault="006D6B3A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B364E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1240,5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740,5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157EB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157EB">
            <w:pPr>
              <w:jc w:val="center"/>
            </w:pPr>
            <w:r w:rsidRPr="009F64D6">
              <w:t>500,0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50006">
            <w:pPr>
              <w:jc w:val="center"/>
            </w:pPr>
            <w:r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9710C" w:rsidRDefault="006D6B3A" w:rsidP="001B71D1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B16F2" w:rsidRDefault="006D6B3A" w:rsidP="001B71D1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D767BF" w:rsidRDefault="006D6B3A" w:rsidP="00BB364E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1B71D1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B16F2" w:rsidRDefault="006D6B3A" w:rsidP="001B71D1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D767BF" w:rsidRDefault="006D6B3A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74097" w:rsidRDefault="006D6B3A" w:rsidP="001B71D1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9710C" w:rsidRDefault="006D6B3A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D767BF" w:rsidRDefault="006D6B3A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9710C" w:rsidRDefault="006D6B3A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D767BF" w:rsidRDefault="006D6B3A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9710C" w:rsidRDefault="006D6B3A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D767BF" w:rsidRDefault="006D6B3A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both"/>
            </w:pPr>
            <w:r w:rsidRPr="002437B0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AE6BA1" w:rsidRDefault="006D6B3A" w:rsidP="002437B0">
            <w:pPr>
              <w:jc w:val="center"/>
            </w:pPr>
            <w:r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both"/>
            </w:pPr>
            <w:r w:rsidRPr="002437B0">
              <w:t>Муниципальная программа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>
              <w:t>58 0 00 00000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both"/>
            </w:pPr>
            <w:r w:rsidRPr="002437B0">
              <w:t>Основное мероприятие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>
              <w:t>58 0 01 00000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both"/>
            </w:pPr>
            <w:r w:rsidRPr="002437B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2437B0" w:rsidRDefault="006D6B3A" w:rsidP="002437B0">
            <w:pPr>
              <w:jc w:val="center"/>
            </w:pPr>
            <w:r>
              <w:t xml:space="preserve">58 0 01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147D5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147D5">
            <w:pPr>
              <w:jc w:val="center"/>
            </w:pPr>
            <w:r w:rsidRPr="009F64D6">
              <w:t>200,0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3959,3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625C">
            <w:pPr>
              <w:jc w:val="both"/>
            </w:pPr>
            <w:r w:rsidRPr="009F64D6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200,0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2368,6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1996,0</w:t>
            </w:r>
          </w:p>
        </w:tc>
      </w:tr>
      <w:tr w:rsidR="006D6B3A" w:rsidRPr="009F64D6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B3A" w:rsidRPr="009F64D6" w:rsidRDefault="006D6B3A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1842,0</w:t>
            </w:r>
          </w:p>
        </w:tc>
      </w:tr>
      <w:tr w:rsidR="006D6B3A" w:rsidRPr="009F64D6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B3A" w:rsidRPr="009F64D6" w:rsidRDefault="006D6B3A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1842,0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F2D69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1842,0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32,6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32,6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1809,4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1809,4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650,7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154,0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437B0">
            <w:pPr>
              <w:jc w:val="center"/>
            </w:pPr>
            <w:r>
              <w:t>520,7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154,0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437B0">
            <w:pPr>
              <w:jc w:val="center"/>
            </w:pPr>
            <w:r>
              <w:t>520,7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154,0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5,4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5,4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640,5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148,6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640,5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148,6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64,1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64,1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64,1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64,1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64,1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64,1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93BC7">
            <w:pPr>
              <w:jc w:val="both"/>
            </w:pPr>
            <w: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393BC7">
            <w:pPr>
              <w:jc w:val="both"/>
            </w:pPr>
            <w:r w:rsidRPr="00D57D53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31C13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both"/>
            </w:pPr>
            <w:r w:rsidRPr="00D57D53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D57D53" w:rsidRDefault="006D6B3A" w:rsidP="001B71D1">
            <w:pPr>
              <w:jc w:val="both"/>
            </w:pPr>
            <w:r w:rsidRPr="00D57D53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D57D53" w:rsidRDefault="006D6B3A" w:rsidP="001B71D1">
            <w:pPr>
              <w:jc w:val="both"/>
            </w:pPr>
            <w:r w:rsidRPr="00D57D5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93BC7">
            <w:pPr>
              <w:jc w:val="both"/>
            </w:pPr>
            <w:r w:rsidRPr="00D57D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292282,3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307270,2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347284,2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Cs/>
              </w:rPr>
            </w:pPr>
            <w:r>
              <w:rPr>
                <w:bCs/>
              </w:rPr>
              <w:t>287357,1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Cs/>
              </w:rPr>
            </w:pPr>
            <w:r>
              <w:rPr>
                <w:bCs/>
              </w:rPr>
              <w:t>302358,9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Cs/>
              </w:rPr>
            </w:pPr>
            <w:r>
              <w:rPr>
                <w:bCs/>
              </w:rPr>
              <w:t>342372,9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300F3">
            <w:pPr>
              <w:jc w:val="center"/>
              <w:rPr>
                <w:bCs/>
              </w:rPr>
            </w:pPr>
            <w:r>
              <w:rPr>
                <w:bCs/>
              </w:rPr>
              <w:t>80410,8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9736B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9736B">
            <w:pPr>
              <w:jc w:val="center"/>
            </w:pPr>
            <w:r w:rsidRPr="009F64D6">
              <w:t>75350,2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927EC">
            <w:pPr>
              <w:jc w:val="center"/>
              <w:rPr>
                <w:bCs/>
              </w:rPr>
            </w:pPr>
            <w:r>
              <w:rPr>
                <w:bCs/>
              </w:rPr>
              <w:t>4367,3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4141D3">
              <w:rPr>
                <w:bCs/>
              </w:rPr>
              <w:t>4367,3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4141D3">
              <w:rPr>
                <w:bCs/>
              </w:rPr>
              <w:t>4367,3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4141D3">
              <w:rPr>
                <w:bCs/>
              </w:rPr>
              <w:t>4367,3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4141D3">
              <w:rPr>
                <w:bCs/>
              </w:rPr>
              <w:t>4367,3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D6B3A" w:rsidRPr="009F64D6" w:rsidRDefault="006D6B3A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927EC">
            <w:pPr>
              <w:jc w:val="center"/>
              <w:rPr>
                <w:bCs/>
              </w:rPr>
            </w:pPr>
            <w:r>
              <w:rPr>
                <w:bCs/>
              </w:rPr>
              <w:t>134,7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751440">
              <w:rPr>
                <w:bCs/>
              </w:rPr>
              <w:t>134,7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751440">
              <w:rPr>
                <w:bCs/>
              </w:rPr>
              <w:t>134,7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300F3">
            <w:pPr>
              <w:jc w:val="center"/>
              <w:rPr>
                <w:bCs/>
              </w:rPr>
            </w:pPr>
            <w:r>
              <w:rPr>
                <w:bCs/>
              </w:rPr>
              <w:t>76043,5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9736B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9736B">
            <w:pPr>
              <w:jc w:val="center"/>
            </w:pPr>
            <w:r w:rsidRPr="009F64D6">
              <w:t>70986,7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>
              <w:rPr>
                <w:bCs/>
              </w:rPr>
              <w:t>76043,5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70986,7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Cs/>
              </w:rPr>
            </w:pPr>
            <w:r>
              <w:rPr>
                <w:bCs/>
              </w:rPr>
              <w:t>26511,9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9736B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9736B">
            <w:pPr>
              <w:jc w:val="center"/>
            </w:pPr>
            <w:r w:rsidRPr="009F64D6">
              <w:t>22221,9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1403D1">
              <w:rPr>
                <w:bCs/>
              </w:rPr>
              <w:t>26511,9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04E5E">
            <w:pPr>
              <w:jc w:val="center"/>
            </w:pPr>
            <w:r w:rsidRPr="009F64D6">
              <w:t>22221,9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1403D1">
              <w:rPr>
                <w:bCs/>
              </w:rPr>
              <w:t>26511,9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04E5E">
            <w:pPr>
              <w:jc w:val="center"/>
            </w:pPr>
            <w:r w:rsidRPr="009F64D6">
              <w:t>22221,9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34ED9">
            <w:pPr>
              <w:jc w:val="center"/>
            </w:pPr>
            <w:r w:rsidRPr="001403D1">
              <w:rPr>
                <w:bCs/>
              </w:rPr>
              <w:t>26511,9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04E5E">
            <w:pPr>
              <w:jc w:val="center"/>
            </w:pPr>
            <w:r w:rsidRPr="009F64D6">
              <w:t>22221,9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Cs/>
              </w:rPr>
            </w:pPr>
            <w:r>
              <w:rPr>
                <w:bCs/>
              </w:rPr>
              <w:t>49331,6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48764,8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430D0">
            <w:r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C34ED9">
              <w:t>Финансовое обеспечение образовательной деятельности муниципальных дошкольных образовательных организаций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34ED9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3E45A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3E45A4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55E36">
            <w:pPr>
              <w:jc w:val="center"/>
              <w:rPr>
                <w:bCs/>
              </w:rPr>
            </w:pPr>
            <w:r>
              <w:rPr>
                <w:bCs/>
              </w:rPr>
              <w:t>189628,2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9736B">
            <w:pPr>
              <w:jc w:val="center"/>
              <w:rPr>
                <w:bCs/>
              </w:rPr>
            </w:pPr>
            <w:r>
              <w:rPr>
                <w:bCs/>
              </w:rPr>
              <w:t>210981,2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9736B">
            <w:pPr>
              <w:jc w:val="center"/>
              <w:rPr>
                <w:bCs/>
              </w:rPr>
            </w:pPr>
            <w:r>
              <w:rPr>
                <w:bCs/>
              </w:rPr>
              <w:t>250599,4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E4B07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5E4B07">
            <w:pPr>
              <w:jc w:val="center"/>
            </w:pPr>
            <w:r w:rsidRPr="009F64D6">
              <w:t>359,4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359,4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0C7761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0C7761">
            <w:pPr>
              <w:jc w:val="center"/>
            </w:pPr>
            <w:r w:rsidRPr="009F64D6">
              <w:t>348,6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348,6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348,6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D6B3A" w:rsidRPr="009F64D6" w:rsidRDefault="006D6B3A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0C7761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0C7761">
            <w:pPr>
              <w:jc w:val="center"/>
            </w:pPr>
            <w:r w:rsidRPr="009F64D6">
              <w:t>10,8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10,8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</w:pPr>
            <w:r w:rsidRPr="009F64D6">
              <w:t>10,8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81EB0">
            <w:pPr>
              <w:jc w:val="center"/>
              <w:rPr>
                <w:bCs/>
              </w:rPr>
            </w:pPr>
            <w:r>
              <w:rPr>
                <w:bCs/>
              </w:rPr>
              <w:t>189268,7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B6164">
            <w:pPr>
              <w:jc w:val="center"/>
              <w:rPr>
                <w:bCs/>
              </w:rPr>
            </w:pPr>
            <w:r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681EB0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189268,7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>
              <w:rPr>
                <w:bCs/>
              </w:rPr>
              <w:t>17491,5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84180F">
            <w:pPr>
              <w:jc w:val="center"/>
            </w:pPr>
            <w:r w:rsidRPr="001C2E04">
              <w:rPr>
                <w:bCs/>
              </w:rPr>
              <w:t>17491,5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84180F">
            <w:pPr>
              <w:jc w:val="center"/>
            </w:pPr>
            <w:r w:rsidRPr="001C2E04">
              <w:rPr>
                <w:bCs/>
              </w:rPr>
              <w:t>17491,5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84180F">
            <w:pPr>
              <w:jc w:val="center"/>
            </w:pPr>
            <w:r w:rsidRPr="001C2E04">
              <w:rPr>
                <w:bCs/>
              </w:rPr>
              <w:t>17491,5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158765,4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184811,5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199842,9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FA3282" w:rsidRDefault="006D6B3A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84180F">
              <w:t>Финансовое обеспечение образовательной деятельности муниципальных общеобразовательных учреждений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B616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B6164" w:rsidRDefault="006D6B3A" w:rsidP="009B6164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B6164" w:rsidRDefault="006D6B3A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B6164" w:rsidRDefault="006D6B3A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8137,4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D7AA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 w:rsidRPr="00515368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15368" w:rsidRDefault="006D6B3A" w:rsidP="0047531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133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15368" w:rsidRDefault="006D6B3A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515368" w:rsidRDefault="006D6B3A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r w:rsidRPr="0007072A">
              <w:t>Организация бесплатного горячего питания</w:t>
            </w:r>
            <w:r>
              <w:t>,</w:t>
            </w:r>
            <w:r w:rsidRPr="0007072A">
              <w:t xml:space="preserve"> обучающихся, получающих начальное общее образование</w:t>
            </w:r>
            <w:r>
              <w:t>,</w:t>
            </w:r>
            <w:r w:rsidRPr="0007072A">
              <w:t xml:space="preserve">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B6164" w:rsidRDefault="006D6B3A" w:rsidP="0007072A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B6164" w:rsidRDefault="006D6B3A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07072A" w:rsidRDefault="006D6B3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B6164" w:rsidRDefault="006D6B3A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07072A" w:rsidRDefault="006D6B3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5665A">
            <w:r w:rsidRPr="000A36C3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5665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5665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5665A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A5665A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A5665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297901" w:rsidRDefault="006D6B3A" w:rsidP="00A5665A">
            <w:pPr>
              <w:jc w:val="center"/>
              <w:rPr>
                <w:bCs/>
              </w:rPr>
            </w:pPr>
            <w:r>
              <w:rPr>
                <w:bCs/>
              </w:rPr>
              <w:t>3544,4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297901" w:rsidRDefault="006D6B3A" w:rsidP="00A5665A">
            <w:pPr>
              <w:jc w:val="center"/>
              <w:rPr>
                <w:bCs/>
              </w:rPr>
            </w:pPr>
            <w:r>
              <w:rPr>
                <w:bCs/>
              </w:rPr>
              <w:t>8842,4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297901" w:rsidRDefault="006D6B3A" w:rsidP="00A5665A">
            <w:pPr>
              <w:jc w:val="center"/>
              <w:rPr>
                <w:bCs/>
              </w:rPr>
            </w:pPr>
            <w:r>
              <w:rPr>
                <w:bCs/>
              </w:rPr>
              <w:t>12567,6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0A36C3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 w:rsidRPr="0017087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17087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170875" w:rsidRDefault="006D6B3A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170875" w:rsidRDefault="006D6B3A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170875" w:rsidRDefault="006D6B3A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 w:rsidRPr="00955E36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</w:pPr>
            <w:r>
              <w:t>23 2 Е4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r w:rsidRPr="00955E3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</w:pPr>
            <w:r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55E36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6D6B3A" w:rsidRPr="009F64D6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55E36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22211,5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2494,8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1560,2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1552,9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973,0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955E36">
            <w:pPr>
              <w:jc w:val="center"/>
            </w:pPr>
            <w:r>
              <w:rPr>
                <w:bCs/>
              </w:rPr>
              <w:t>1552,9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973,0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955E36">
            <w:pPr>
              <w:jc w:val="center"/>
            </w:pPr>
            <w:r>
              <w:t>1084,4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973,0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D3F78">
            <w:pPr>
              <w:jc w:val="center"/>
            </w:pPr>
            <w:r w:rsidRPr="00396AD8">
              <w:t>1084,4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973,0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D3F78">
            <w:pPr>
              <w:jc w:val="center"/>
            </w:pPr>
            <w:r w:rsidRPr="00396AD8">
              <w:t>1084,4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973,0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D3F78">
            <w:pPr>
              <w:jc w:val="center"/>
            </w:pPr>
            <w:r w:rsidRPr="00396AD8">
              <w:t>1084,4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973,0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23 3 06 00000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A2C0A">
            <w:pPr>
              <w:jc w:val="center"/>
            </w:pPr>
            <w:r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A2C0A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888,7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534,0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888,7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534,0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FA3282" w:rsidRDefault="006D6B3A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1187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1187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1187E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1187E">
            <w:pPr>
              <w:jc w:val="center"/>
            </w:pPr>
            <w:r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1187E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1187E">
            <w:pPr>
              <w:jc w:val="center"/>
            </w:pPr>
            <w:r w:rsidRPr="009F64D6">
              <w:t>520,0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520,0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520,0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2F1B39" w:rsidRDefault="006D6B3A" w:rsidP="00DD3F78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2F1B39" w:rsidRDefault="006D6B3A" w:rsidP="002639A2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2F1B39" w:rsidRDefault="006D6B3A" w:rsidP="002639A2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1386,3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1292,5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470,4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470,4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456,3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456,3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456,3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D6B3A" w:rsidRPr="009F64D6" w:rsidRDefault="006D6B3A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14,1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14,1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14,1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822,1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822,1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822,1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822,1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822,1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13437,0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9C753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D6B3A" w:rsidRPr="009F64D6" w:rsidRDefault="006D6B3A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6D6B3A" w:rsidRPr="009F64D6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B3A" w:rsidRPr="009F64D6" w:rsidRDefault="006D6B3A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6D6B3A" w:rsidRPr="009F64D6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B3A" w:rsidRPr="009F64D6" w:rsidRDefault="006D6B3A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190,7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174,4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174,4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1611,9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0758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0758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5030,6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5030,6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2848,2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2848,2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3377,5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</w:t>
            </w:r>
            <w:r>
              <w:rPr>
                <w:bCs/>
              </w:rPr>
              <w:t>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2755,3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621,4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621,4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150,0</w:t>
            </w:r>
          </w:p>
        </w:tc>
      </w:tr>
      <w:tr w:rsidR="006D6B3A" w:rsidRPr="009F64D6" w:rsidTr="00325854">
        <w:trPr>
          <w:gridBefore w:val="1"/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4775,2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</w:tr>
      <w:tr w:rsidR="006D6B3A" w:rsidRPr="009F64D6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B3A" w:rsidRPr="009F64D6" w:rsidRDefault="006D6B3A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6D6B3A" w:rsidRPr="009F64D6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B3A" w:rsidRPr="009F64D6" w:rsidRDefault="006D6B3A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C854C8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C854C8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r w:rsidRPr="00C854C8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854C8">
            <w:pPr>
              <w:jc w:val="center"/>
            </w:pPr>
            <w:r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DC3438">
            <w:pPr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r w:rsidRPr="00C854C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  <w: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854C8">
            <w:pPr>
              <w:jc w:val="center"/>
            </w:pPr>
            <w:r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7562,1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</w:rPr>
            </w:pPr>
            <w:r>
              <w:rPr>
                <w:b/>
              </w:rPr>
              <w:t>5458,0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</w:rPr>
            </w:pPr>
            <w:r>
              <w:rPr>
                <w:b/>
              </w:rPr>
              <w:t>4707,0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6866,3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>
              <w:t>6866,3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867FD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D867FD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463,9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463,9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450,0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450,0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450,0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6D6B3A" w:rsidRPr="009F64D6" w:rsidRDefault="006D6B3A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13,9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13,9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13,9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6402,4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3702,0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A10E54">
            <w:pPr>
              <w:jc w:val="center"/>
            </w:pPr>
            <w:r w:rsidRPr="00A01C89">
              <w:t>6402,4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3702,0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rPr>
                <w:bCs/>
              </w:rPr>
            </w:pPr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A10E54">
            <w:pPr>
              <w:jc w:val="center"/>
            </w:pPr>
            <w:r w:rsidRPr="00A01C89">
              <w:t>6402,4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3702,0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A10E54">
            <w:pPr>
              <w:jc w:val="center"/>
            </w:pPr>
            <w:r w:rsidRPr="00A01C89">
              <w:t>6402,4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3702,0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A10E54">
            <w:pPr>
              <w:jc w:val="center"/>
            </w:pPr>
            <w:r w:rsidRPr="00A01C89">
              <w:t>6402,4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3702,0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A10E54">
            <w:pPr>
              <w:jc w:val="center"/>
            </w:pPr>
            <w:r w:rsidRPr="00A01C89">
              <w:t>6402,4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7531F">
            <w:pPr>
              <w:jc w:val="center"/>
            </w:pPr>
            <w:r>
              <w:t>3702,0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ED2F14" w:rsidRDefault="006D6B3A" w:rsidP="002E4B11">
            <w:r w:rsidRPr="00ED2F1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3E050B" w:rsidRDefault="006D6B3A" w:rsidP="007A2C0A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ED2F14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ED2F14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E0AB2" w:rsidRDefault="006D6B3A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E0AB2" w:rsidRDefault="006D6B3A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6E0AB2" w:rsidRDefault="006D6B3A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Default="006D6B3A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4C25CF">
            <w:pPr>
              <w:jc w:val="center"/>
            </w:pPr>
            <w:r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541,1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9F64D6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7B56E6">
            <w:pPr>
              <w:jc w:val="center"/>
            </w:pPr>
            <w:r w:rsidRPr="009F64D6">
              <w:t>-</w:t>
            </w:r>
          </w:p>
        </w:tc>
      </w:tr>
      <w:tr w:rsidR="006D6B3A" w:rsidRPr="00CB4D1A" w:rsidTr="005C0EEC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427200,4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9F64D6" w:rsidRDefault="006D6B3A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413055,1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6D6B3A" w:rsidRPr="00CB4D1A" w:rsidRDefault="006D6B3A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453657,9</w:t>
            </w:r>
          </w:p>
        </w:tc>
      </w:tr>
    </w:tbl>
    <w:p w:rsidR="006D6B3A" w:rsidRDefault="006D6B3A" w:rsidP="000832D2">
      <w:bookmarkStart w:id="0" w:name="_GoBack"/>
      <w:bookmarkEnd w:id="0"/>
    </w:p>
    <w:sectPr w:rsidR="006D6B3A" w:rsidSect="000C70EA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3DDD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2D2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1FB6"/>
    <w:rsid w:val="000C2116"/>
    <w:rsid w:val="000C45FC"/>
    <w:rsid w:val="000C5428"/>
    <w:rsid w:val="000C70EA"/>
    <w:rsid w:val="000C7761"/>
    <w:rsid w:val="000D00A4"/>
    <w:rsid w:val="000D0DDC"/>
    <w:rsid w:val="000D28F2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1000F4"/>
    <w:rsid w:val="001003F6"/>
    <w:rsid w:val="00102827"/>
    <w:rsid w:val="00102F0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3D1"/>
    <w:rsid w:val="00140CAD"/>
    <w:rsid w:val="001417EE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6647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A7CD3"/>
    <w:rsid w:val="001B2704"/>
    <w:rsid w:val="001B6769"/>
    <w:rsid w:val="001B6B1D"/>
    <w:rsid w:val="001B71D1"/>
    <w:rsid w:val="001C1214"/>
    <w:rsid w:val="001C24A8"/>
    <w:rsid w:val="001C28DE"/>
    <w:rsid w:val="001C28DF"/>
    <w:rsid w:val="001C2D84"/>
    <w:rsid w:val="001C2E04"/>
    <w:rsid w:val="001D00AE"/>
    <w:rsid w:val="001D06C4"/>
    <w:rsid w:val="001D0AC0"/>
    <w:rsid w:val="001D0ADC"/>
    <w:rsid w:val="001D33C6"/>
    <w:rsid w:val="001D7EFB"/>
    <w:rsid w:val="001E0565"/>
    <w:rsid w:val="001E0E0B"/>
    <w:rsid w:val="001F2B49"/>
    <w:rsid w:val="001F55AF"/>
    <w:rsid w:val="00201888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26D0"/>
    <w:rsid w:val="002437B0"/>
    <w:rsid w:val="00244916"/>
    <w:rsid w:val="00246D6E"/>
    <w:rsid w:val="00250006"/>
    <w:rsid w:val="002639A2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84E2B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1B39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444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AD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D37"/>
    <w:rsid w:val="003F2206"/>
    <w:rsid w:val="003F481B"/>
    <w:rsid w:val="0040168B"/>
    <w:rsid w:val="004022C0"/>
    <w:rsid w:val="00402C63"/>
    <w:rsid w:val="0040387C"/>
    <w:rsid w:val="00406004"/>
    <w:rsid w:val="004070B6"/>
    <w:rsid w:val="0041223F"/>
    <w:rsid w:val="00413B5B"/>
    <w:rsid w:val="004141D3"/>
    <w:rsid w:val="00414D6D"/>
    <w:rsid w:val="004177B5"/>
    <w:rsid w:val="004223B8"/>
    <w:rsid w:val="0043216E"/>
    <w:rsid w:val="00432815"/>
    <w:rsid w:val="00433C02"/>
    <w:rsid w:val="00433EEB"/>
    <w:rsid w:val="0043730B"/>
    <w:rsid w:val="004436FB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E1357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361A"/>
    <w:rsid w:val="005B6654"/>
    <w:rsid w:val="005C0EEC"/>
    <w:rsid w:val="005C2A71"/>
    <w:rsid w:val="005C3228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78A3"/>
    <w:rsid w:val="00600594"/>
    <w:rsid w:val="006013E0"/>
    <w:rsid w:val="00601DD4"/>
    <w:rsid w:val="00602B14"/>
    <w:rsid w:val="006103B8"/>
    <w:rsid w:val="00610E64"/>
    <w:rsid w:val="00611340"/>
    <w:rsid w:val="006133F7"/>
    <w:rsid w:val="00613D8F"/>
    <w:rsid w:val="00616B56"/>
    <w:rsid w:val="00624A7F"/>
    <w:rsid w:val="00626E7B"/>
    <w:rsid w:val="00632AAE"/>
    <w:rsid w:val="0064298F"/>
    <w:rsid w:val="006430D0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C011A"/>
    <w:rsid w:val="006C1648"/>
    <w:rsid w:val="006C34B3"/>
    <w:rsid w:val="006C67EC"/>
    <w:rsid w:val="006C7C61"/>
    <w:rsid w:val="006D0623"/>
    <w:rsid w:val="006D52EE"/>
    <w:rsid w:val="006D6B3A"/>
    <w:rsid w:val="006E08B8"/>
    <w:rsid w:val="006E0AB2"/>
    <w:rsid w:val="006F2708"/>
    <w:rsid w:val="006F2A31"/>
    <w:rsid w:val="006F3AA8"/>
    <w:rsid w:val="006F4967"/>
    <w:rsid w:val="006F5A28"/>
    <w:rsid w:val="006F6754"/>
    <w:rsid w:val="007005C8"/>
    <w:rsid w:val="0070461C"/>
    <w:rsid w:val="00707F53"/>
    <w:rsid w:val="00710A30"/>
    <w:rsid w:val="007118F3"/>
    <w:rsid w:val="0071286D"/>
    <w:rsid w:val="00714EBA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440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3EDC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08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60167"/>
    <w:rsid w:val="00861177"/>
    <w:rsid w:val="00861305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20A3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2DC3"/>
    <w:rsid w:val="00987A4E"/>
    <w:rsid w:val="00987AF6"/>
    <w:rsid w:val="00987E94"/>
    <w:rsid w:val="0099248E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164"/>
    <w:rsid w:val="009B6E7A"/>
    <w:rsid w:val="009C0CC7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1C89"/>
    <w:rsid w:val="00A02118"/>
    <w:rsid w:val="00A02851"/>
    <w:rsid w:val="00A05050"/>
    <w:rsid w:val="00A05D0D"/>
    <w:rsid w:val="00A10389"/>
    <w:rsid w:val="00A10E54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68"/>
    <w:rsid w:val="00A53929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E09"/>
    <w:rsid w:val="00AA5726"/>
    <w:rsid w:val="00AA69FA"/>
    <w:rsid w:val="00AA7350"/>
    <w:rsid w:val="00AB40E6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E6E0B"/>
    <w:rsid w:val="00AF16B6"/>
    <w:rsid w:val="00AF226E"/>
    <w:rsid w:val="00AF2778"/>
    <w:rsid w:val="00AF2F72"/>
    <w:rsid w:val="00AF3041"/>
    <w:rsid w:val="00AF3D2E"/>
    <w:rsid w:val="00AF59B9"/>
    <w:rsid w:val="00B0004E"/>
    <w:rsid w:val="00B0038A"/>
    <w:rsid w:val="00B05315"/>
    <w:rsid w:val="00B053DD"/>
    <w:rsid w:val="00B070B8"/>
    <w:rsid w:val="00B10DDB"/>
    <w:rsid w:val="00B1187E"/>
    <w:rsid w:val="00B22C8B"/>
    <w:rsid w:val="00B232A4"/>
    <w:rsid w:val="00B255FD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41BE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D7E"/>
    <w:rsid w:val="00C50DA4"/>
    <w:rsid w:val="00C52354"/>
    <w:rsid w:val="00C54332"/>
    <w:rsid w:val="00C56A2B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20D1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5DA6"/>
    <w:rsid w:val="00D57D53"/>
    <w:rsid w:val="00D616C3"/>
    <w:rsid w:val="00D61C83"/>
    <w:rsid w:val="00D7065A"/>
    <w:rsid w:val="00D73423"/>
    <w:rsid w:val="00D73E98"/>
    <w:rsid w:val="00D74BFD"/>
    <w:rsid w:val="00D7676A"/>
    <w:rsid w:val="00D767BF"/>
    <w:rsid w:val="00D77154"/>
    <w:rsid w:val="00D809C9"/>
    <w:rsid w:val="00D80F0A"/>
    <w:rsid w:val="00D81727"/>
    <w:rsid w:val="00D833E6"/>
    <w:rsid w:val="00D864A6"/>
    <w:rsid w:val="00D867FD"/>
    <w:rsid w:val="00D9523C"/>
    <w:rsid w:val="00D95948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1DF0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46F1D"/>
    <w:rsid w:val="00E51868"/>
    <w:rsid w:val="00E52E62"/>
    <w:rsid w:val="00E57011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2634"/>
    <w:rsid w:val="00EE5564"/>
    <w:rsid w:val="00EE79DF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48CB"/>
    <w:rsid w:val="00FD503A"/>
    <w:rsid w:val="00FD5D6D"/>
    <w:rsid w:val="00FE20D5"/>
    <w:rsid w:val="00FE4EAD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7E93"/>
    <w:rPr>
      <w:rFonts w:ascii="Times New Roman" w:hAnsi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2Char1">
    <w:name w:val="Heading 2 Char1"/>
    <w:link w:val="Heading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ink w:val="Heading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7Char1">
    <w:name w:val="Heading 7 Char1"/>
    <w:link w:val="Heading7"/>
    <w:uiPriority w:val="99"/>
    <w:locked/>
    <w:rsid w:val="004B7E93"/>
    <w:rPr>
      <w:i/>
      <w:sz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7E93"/>
    <w:rPr>
      <w:rFonts w:ascii="Times New Roman" w:hAnsi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4B7E93"/>
    <w:rPr>
      <w:sz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BodyText2">
    <w:name w:val="Body Text 2"/>
    <w:basedOn w:val="Normal"/>
    <w:link w:val="BodyText2Char"/>
    <w:uiPriority w:val="99"/>
    <w:rsid w:val="004B7E93"/>
    <w:pPr>
      <w:overflowPunct/>
      <w:autoSpaceDE/>
      <w:autoSpaceDN/>
      <w:adjustRightInd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B7E93"/>
    <w:rPr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B7E93"/>
    <w:rPr>
      <w:rFonts w:ascii="Tahoma" w:hAnsi="Tahoma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E93"/>
    <w:rPr>
      <w:rFonts w:ascii="Tahoma" w:hAnsi="Tahoma"/>
      <w:sz w:val="1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E93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34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9343</TotalTime>
  <Pages>36</Pages>
  <Words>13039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334</cp:revision>
  <cp:lastPrinted>2019-11-14T06:46:00Z</cp:lastPrinted>
  <dcterms:created xsi:type="dcterms:W3CDTF">2017-11-02T11:45:00Z</dcterms:created>
  <dcterms:modified xsi:type="dcterms:W3CDTF">2020-08-14T04:51:00Z</dcterms:modified>
</cp:coreProperties>
</file>